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53889" w14:textId="7D3CA45F" w:rsidR="7EFD2679" w:rsidRDefault="7EFD2679" w:rsidP="7EFD2679">
      <w:pPr>
        <w:jc w:val="both"/>
        <w:rPr>
          <w:b/>
          <w:bCs/>
          <w:sz w:val="28"/>
          <w:szCs w:val="28"/>
        </w:rPr>
      </w:pPr>
    </w:p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7F876CE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2E19F39" w:rsidR="0010559A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2B50D4" w:rsidRPr="002B38A8">
        <w:rPr>
          <w:sz w:val="18"/>
          <w:szCs w:val="18"/>
        </w:rPr>
        <w:t>…………….</w:t>
      </w:r>
      <w:r w:rsidR="002B50D4">
        <w:rPr>
          <w:i/>
          <w:sz w:val="18"/>
          <w:szCs w:val="18"/>
        </w:rPr>
        <w:t xml:space="preserve">(vpiše se ime in naslov upravičenca </w:t>
      </w:r>
      <w:r w:rsidR="002B50D4" w:rsidRPr="002B38A8">
        <w:rPr>
          <w:i/>
          <w:sz w:val="18"/>
          <w:szCs w:val="18"/>
        </w:rPr>
        <w:t>garancije)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53128261" w14:textId="76CFA683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4DDBEF00" w14:textId="51409928" w:rsidR="00BC2412" w:rsidRPr="0010559A" w:rsidRDefault="0010559A" w:rsidP="001F0E60">
      <w:pPr>
        <w:jc w:val="both"/>
      </w:pPr>
      <w:r w:rsidRPr="002B38A8">
        <w:rPr>
          <w:b/>
          <w:sz w:val="18"/>
          <w:szCs w:val="18"/>
        </w:rPr>
        <w:t>PODPIS(I)</w:t>
      </w:r>
    </w:p>
    <w:sectPr w:rsidR="00BC2412" w:rsidRPr="0010559A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82BD3" w14:textId="77777777" w:rsidR="00F430A3" w:rsidRDefault="00F430A3">
      <w:r>
        <w:separator/>
      </w:r>
    </w:p>
  </w:endnote>
  <w:endnote w:type="continuationSeparator" w:id="0">
    <w:p w14:paraId="0A99D87B" w14:textId="77777777" w:rsidR="00F430A3" w:rsidRDefault="00F4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7EFD2679">
    <w:pPr>
      <w:pStyle w:val="Noga"/>
      <w:pBdr>
        <w:top w:val="single" w:sz="4" w:space="1" w:color="auto"/>
      </w:pBdr>
      <w:jc w:val="right"/>
      <w:rPr>
        <w:rFonts w:cs="Arial"/>
        <w:sz w:val="20"/>
        <w:szCs w:val="20"/>
      </w:rPr>
    </w:pPr>
    <w:r w:rsidRPr="7EFD2679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7EFD2679">
      <w:rPr>
        <w:rStyle w:val="tevilkastrani"/>
        <w:sz w:val="20"/>
        <w:szCs w:val="20"/>
      </w:rPr>
      <w:fldChar w:fldCharType="separate"/>
    </w:r>
    <w:r w:rsidR="7EFD2679">
      <w:rPr>
        <w:rStyle w:val="tevilkastrani"/>
        <w:noProof/>
        <w:sz w:val="20"/>
        <w:szCs w:val="20"/>
      </w:rPr>
      <w:t>2</w:t>
    </w:r>
    <w:r w:rsidRPr="7EFD2679">
      <w:rPr>
        <w:rStyle w:val="tevilkastrani"/>
        <w:noProof/>
        <w:sz w:val="20"/>
        <w:szCs w:val="20"/>
      </w:rPr>
      <w:fldChar w:fldCharType="end"/>
    </w:r>
    <w:r w:rsidR="7EFD2679" w:rsidRPr="00001218">
      <w:rPr>
        <w:rStyle w:val="tevilkastrani"/>
        <w:sz w:val="20"/>
        <w:szCs w:val="20"/>
      </w:rPr>
      <w:t xml:space="preserve"> / </w:t>
    </w:r>
    <w:r w:rsidRPr="7EFD2679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7EFD2679">
      <w:rPr>
        <w:rStyle w:val="tevilkastrani"/>
        <w:sz w:val="20"/>
        <w:szCs w:val="20"/>
      </w:rPr>
      <w:fldChar w:fldCharType="separate"/>
    </w:r>
    <w:r w:rsidR="7EFD2679">
      <w:rPr>
        <w:rStyle w:val="tevilkastrani"/>
        <w:noProof/>
        <w:sz w:val="20"/>
        <w:szCs w:val="20"/>
      </w:rPr>
      <w:t>1</w:t>
    </w:r>
    <w:r w:rsidRPr="7EFD2679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7EFD2679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5932A3F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35B1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35B1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0F9CFF7" w:rsidR="00370866" w:rsidRPr="00FC6CF0" w:rsidRDefault="7EFD2679" w:rsidP="7EFD2679">
    <w:r>
      <w:rPr>
        <w:noProof/>
      </w:rPr>
      <w:drawing>
        <wp:inline distT="0" distB="0" distL="0" distR="0" wp14:anchorId="0A1FC80C" wp14:editId="21BBFAF6">
          <wp:extent cx="5753100" cy="457200"/>
          <wp:effectExtent l="0" t="0" r="0" b="0"/>
          <wp:docPr id="105848398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848398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8AED" w14:textId="77777777" w:rsidR="00F430A3" w:rsidRDefault="00F430A3">
      <w:r>
        <w:separator/>
      </w:r>
    </w:p>
  </w:footnote>
  <w:footnote w:type="continuationSeparator" w:id="0">
    <w:p w14:paraId="07803458" w14:textId="77777777" w:rsidR="00F430A3" w:rsidRDefault="00F4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541CB67" w14:paraId="3BED00A1" w14:textId="77777777" w:rsidTr="7541CB67">
      <w:trPr>
        <w:trHeight w:val="300"/>
      </w:trPr>
      <w:tc>
        <w:tcPr>
          <w:tcW w:w="3020" w:type="dxa"/>
        </w:tcPr>
        <w:p w14:paraId="4CC92B18" w14:textId="6212532A" w:rsidR="7541CB67" w:rsidRDefault="7541CB67" w:rsidP="7541CB67">
          <w:pPr>
            <w:pStyle w:val="Glava"/>
            <w:ind w:left="-115"/>
          </w:pPr>
        </w:p>
      </w:tc>
      <w:tc>
        <w:tcPr>
          <w:tcW w:w="3020" w:type="dxa"/>
        </w:tcPr>
        <w:p w14:paraId="09506650" w14:textId="66C6E546" w:rsidR="7541CB67" w:rsidRDefault="7541CB67" w:rsidP="7541CB67">
          <w:pPr>
            <w:pStyle w:val="Glava"/>
            <w:jc w:val="center"/>
          </w:pPr>
        </w:p>
      </w:tc>
      <w:tc>
        <w:tcPr>
          <w:tcW w:w="3020" w:type="dxa"/>
        </w:tcPr>
        <w:p w14:paraId="7017F18D" w14:textId="6F11069E" w:rsidR="7541CB67" w:rsidRDefault="7541CB67" w:rsidP="7541CB67">
          <w:pPr>
            <w:pStyle w:val="Glava"/>
            <w:ind w:right="-115"/>
            <w:jc w:val="right"/>
          </w:pPr>
        </w:p>
      </w:tc>
    </w:tr>
  </w:tbl>
  <w:p w14:paraId="36BB91A9" w14:textId="0B677F60" w:rsidR="7541CB67" w:rsidRDefault="7541CB67" w:rsidP="7541CB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FEC66" w14:textId="5E513217" w:rsidR="7EFD2679" w:rsidRDefault="7EFD2679" w:rsidP="7EFD2679">
    <w:r>
      <w:rPr>
        <w:noProof/>
      </w:rPr>
      <w:drawing>
        <wp:inline distT="0" distB="0" distL="0" distR="0" wp14:anchorId="04B4989A" wp14:editId="6BF3A36A">
          <wp:extent cx="5753100" cy="704850"/>
          <wp:effectExtent l="0" t="0" r="0" b="0"/>
          <wp:docPr id="7303238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7287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3959"/>
      <w:gridCol w:w="1385"/>
      <w:gridCol w:w="3688"/>
    </w:tblGrid>
    <w:tr w:rsidR="7EFD2679" w14:paraId="4F900B49" w14:textId="77777777" w:rsidTr="7EFD2679">
      <w:trPr>
        <w:trHeight w:val="300"/>
      </w:trPr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FB58F91" w14:textId="77777777" w:rsidR="7EFD2679" w:rsidRDefault="7EFD2679" w:rsidP="7EFD2679">
          <w:pPr>
            <w:jc w:val="both"/>
            <w:rPr>
              <w:rFonts w:cs="Arial"/>
              <w:color w:val="000000" w:themeColor="text1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CDBB7B" w14:textId="07BA67BA" w:rsidR="7EFD2679" w:rsidRDefault="7EFD2679" w:rsidP="7EFD2679">
          <w:pPr>
            <w:jc w:val="center"/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7148DCB" w14:textId="77777777" w:rsidR="7EFD2679" w:rsidRDefault="7EFD2679" w:rsidP="7EFD2679">
          <w:pPr>
            <w:tabs>
              <w:tab w:val="left" w:pos="1309"/>
            </w:tabs>
            <w:rPr>
              <w:rFonts w:cs="Arial"/>
              <w:color w:val="000000" w:themeColor="text1"/>
            </w:rPr>
          </w:pPr>
        </w:p>
      </w:tc>
    </w:tr>
    <w:tr w:rsidR="7EFD2679" w14:paraId="1D4C9320" w14:textId="77777777" w:rsidTr="7EFD2679">
      <w:trPr>
        <w:trHeight w:val="300"/>
      </w:trPr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A3FC00F" w14:textId="73EE8E46" w:rsidR="7EFD2679" w:rsidRDefault="7EFD2679" w:rsidP="7EFD2679">
          <w:pPr>
            <w:ind w:right="6"/>
            <w:jc w:val="both"/>
            <w:rPr>
              <w:rFonts w:cs="Arial"/>
              <w:color w:val="000000" w:themeColor="text1"/>
              <w:sz w:val="16"/>
              <w:szCs w:val="16"/>
            </w:rPr>
          </w:pPr>
          <w:r w:rsidRPr="7EFD2679">
            <w:rPr>
              <w:rFonts w:cs="Arial"/>
              <w:color w:val="000000" w:themeColor="text1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222FD4" w14:textId="77777777" w:rsidR="7EFD2679" w:rsidRDefault="7EFD2679" w:rsidP="7EFD2679">
          <w:pPr>
            <w:rPr>
              <w:rFonts w:cs="Arial"/>
              <w:color w:val="000000" w:themeColor="text1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E735EE5" w14:textId="5256347F" w:rsidR="7EFD2679" w:rsidRDefault="7EFD2679" w:rsidP="7EFD267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7EFD2679">
            <w:rPr>
              <w:rFonts w:ascii="Arial" w:hAnsi="Arial" w:cs="Arial"/>
              <w:sz w:val="16"/>
              <w:szCs w:val="16"/>
            </w:rPr>
            <w:t>OBR – 2.17</w:t>
          </w:r>
        </w:p>
      </w:tc>
    </w:tr>
  </w:tbl>
  <w:p w14:paraId="48966389" w14:textId="156443B4" w:rsidR="7EFD2679" w:rsidRDefault="7EFD26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5854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0E60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B50D4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35B15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7F6001"/>
    <w:rsid w:val="008155E7"/>
    <w:rsid w:val="00824D1D"/>
    <w:rsid w:val="00833AC6"/>
    <w:rsid w:val="00843739"/>
    <w:rsid w:val="00847017"/>
    <w:rsid w:val="00882006"/>
    <w:rsid w:val="00895BD4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8D4969B"/>
    <w:rsid w:val="1EBD3F68"/>
    <w:rsid w:val="227AB740"/>
    <w:rsid w:val="28D0C76C"/>
    <w:rsid w:val="50FAD61B"/>
    <w:rsid w:val="7541CB67"/>
    <w:rsid w:val="7EFD2679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B227DE-FF9D-43E2-8B91-B5FBDB0B0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5CD66-C966-46C6-AB9C-E9DF7613D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500F5-8DF2-487B-AD7B-F6049DE3233F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ed1707a1-ff84-49ea-9dc3-0e889a964767"/>
    <ds:schemaRef ds:uri="4d8b7122-eb47-4798-8ac7-38fcf8bf2d53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a1b9c269-1152-4446-a0e2-0088399c404e"/>
    <ds:schemaRef ds:uri="fcbd37d5-5860-48a5-94c2-8037b1bcf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369</Words>
  <Characters>2153</Characters>
  <Application>Microsoft Office Word</Application>
  <DocSecurity>0</DocSecurity>
  <Lines>59</Lines>
  <Paragraphs>27</Paragraphs>
  <ScaleCrop>false</ScaleCrop>
  <Company>ZRSBR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5</cp:revision>
  <cp:lastPrinted>2016-01-04T14:38:00Z</cp:lastPrinted>
  <dcterms:created xsi:type="dcterms:W3CDTF">2024-05-04T08:51:00Z</dcterms:created>
  <dcterms:modified xsi:type="dcterms:W3CDTF">2025-04-10T13:33:00Z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MediaServiceImageTags">
    <vt:lpwstr/>
  </property>
</Properties>
</file>